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West Oxfordshire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West Oxfordshire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West Oxfordshire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West Oxfordshire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West Oxfordshire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West Oxfordshire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43.7% </w:t>
      </w:r>
      <w:r w:rsidRPr="004747BF">
        <w:rPr>
          <w:rFonts w:ascii="Libre Franklin Light" w:eastAsia="Times New Roman" w:hAnsi="Libre Franklin Light" w:cs="Calibri Light"/>
        </w:rPr>
        <w:t xml:space="preserve">of those respondents classified as PGSI 8+ in West Oxfordshire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West Oxfordshire is estimated to be </w:t>
      </w:r>
      <w:r w:rsidRPr="00773DF7">
        <w:rPr>
          <w:rFonts w:ascii="Libre Franklin Light" w:eastAsia="Times New Roman" w:hAnsi="Libre Franklin Light" w:cs="Calibri Light"/>
          <w:b/>
          <w:bCs/>
          <w:color w:val="C45911" w:themeColor="accent2" w:themeShade="BF"/>
        </w:rPr>
        <w:t xml:space="preserve">£1,480,910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West Oxfordshire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Oxfordshire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Oxfordshire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West Oxfordshire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st Oxford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West Oxfordshire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st Oxford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West Oxfordshire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Oxfordshire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43.7%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st Oxford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West Oxfordshire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West Oxfordshire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Oxfordshire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43.7%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West Oxfordshire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West Oxfordshire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West Oxfordshire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£1,480,910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West Oxfordshire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£24,122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£498,848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£35,736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£10,051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£18,426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£893,727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£1,480,910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West Oxfordshire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West Oxfordshire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Oxfordshire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Oxfordshire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Oxfordshire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Oxfordshire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West Oxfordshire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West Oxfordshire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12.9%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Oxfordshire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Oxfordshire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West Oxfordshire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West Oxfordshire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9926390-F470-4BF7-8FAB-03F3FC6281A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